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249" w:rsidRDefault="008A3249" w:rsidP="007E4650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7E4650">
        <w:rPr>
          <w:b/>
          <w:sz w:val="28"/>
          <w:szCs w:val="28"/>
        </w:rPr>
        <w:t xml:space="preserve">ДЛОП - </w:t>
      </w:r>
      <w:r w:rsidRPr="007E4650">
        <w:rPr>
          <w:b/>
          <w:sz w:val="28"/>
          <w:szCs w:val="28"/>
          <w:lang w:val="en-US"/>
        </w:rPr>
        <w:t>I</w:t>
      </w:r>
      <w:r w:rsidRPr="007E4650">
        <w:rPr>
          <w:b/>
          <w:sz w:val="28"/>
          <w:szCs w:val="28"/>
        </w:rPr>
        <w:t>-ви кръг - жени 26 – 28.02.2020 г.</w:t>
      </w:r>
      <w:r w:rsidR="007E4650" w:rsidRPr="007E4650">
        <w:rPr>
          <w:b/>
          <w:sz w:val="28"/>
          <w:szCs w:val="28"/>
        </w:rPr>
        <w:t xml:space="preserve"> </w:t>
      </w:r>
      <w:r w:rsidRPr="007E4650">
        <w:rPr>
          <w:b/>
          <w:sz w:val="28"/>
          <w:szCs w:val="28"/>
        </w:rPr>
        <w:t>гр. Русе</w:t>
      </w:r>
    </w:p>
    <w:p w:rsidR="007E4650" w:rsidRPr="007E4650" w:rsidRDefault="007E4650" w:rsidP="007E4650">
      <w:pPr>
        <w:spacing w:line="360" w:lineRule="auto"/>
        <w:ind w:firstLine="360"/>
        <w:jc w:val="center"/>
        <w:rPr>
          <w:b/>
          <w:sz w:val="28"/>
          <w:szCs w:val="28"/>
        </w:rPr>
      </w:pPr>
    </w:p>
    <w:p w:rsidR="008A3249" w:rsidRDefault="008A3249" w:rsidP="008A3249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7E4650">
        <w:rPr>
          <w:b/>
          <w:sz w:val="28"/>
          <w:szCs w:val="28"/>
        </w:rPr>
        <w:t>Временно класиране</w:t>
      </w:r>
    </w:p>
    <w:p w:rsidR="007E4650" w:rsidRPr="007E4650" w:rsidRDefault="007E4650" w:rsidP="008A3249">
      <w:pPr>
        <w:spacing w:line="360" w:lineRule="auto"/>
        <w:ind w:firstLine="360"/>
        <w:jc w:val="center"/>
        <w:rPr>
          <w:b/>
          <w:sz w:val="28"/>
          <w:szCs w:val="28"/>
        </w:rPr>
      </w:pPr>
    </w:p>
    <w:p w:rsidR="008A3249" w:rsidRPr="008A3249" w:rsidRDefault="008A3249" w:rsidP="008A3249">
      <w:pPr>
        <w:spacing w:line="360" w:lineRule="auto"/>
        <w:ind w:firstLine="360"/>
        <w:jc w:val="center"/>
        <w:rPr>
          <w:b/>
          <w:sz w:val="28"/>
          <w:szCs w:val="28"/>
        </w:rPr>
      </w:pPr>
    </w:p>
    <w:p w:rsidR="008A3249" w:rsidRPr="007E4650" w:rsidRDefault="008A3249" w:rsidP="008A324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7E4650">
        <w:rPr>
          <w:b/>
          <w:sz w:val="24"/>
          <w:szCs w:val="24"/>
        </w:rPr>
        <w:t>1. Червен Бряг – 10т.</w:t>
      </w:r>
    </w:p>
    <w:p w:rsidR="008A3249" w:rsidRPr="007E4650" w:rsidRDefault="008A3249" w:rsidP="008A324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7E4650">
        <w:rPr>
          <w:b/>
          <w:sz w:val="24"/>
          <w:szCs w:val="24"/>
        </w:rPr>
        <w:t>2. Русе – 8т.</w:t>
      </w:r>
      <w:bookmarkStart w:id="0" w:name="_GoBack"/>
      <w:bookmarkEnd w:id="0"/>
    </w:p>
    <w:p w:rsidR="008A3249" w:rsidRPr="007E4650" w:rsidRDefault="008A3249" w:rsidP="008A324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7E4650">
        <w:rPr>
          <w:b/>
          <w:sz w:val="24"/>
          <w:szCs w:val="24"/>
        </w:rPr>
        <w:t>3. Олимпия Разград – 8т.</w:t>
      </w:r>
    </w:p>
    <w:p w:rsidR="008A3249" w:rsidRPr="007E4650" w:rsidRDefault="008A3249" w:rsidP="008A324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7E4650">
        <w:rPr>
          <w:b/>
          <w:sz w:val="24"/>
          <w:szCs w:val="24"/>
        </w:rPr>
        <w:t>4 – 5. ЦСКА – 8т.</w:t>
      </w:r>
    </w:p>
    <w:p w:rsidR="008A3249" w:rsidRPr="007E4650" w:rsidRDefault="008A3249" w:rsidP="008A324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7E4650">
        <w:rPr>
          <w:b/>
          <w:sz w:val="24"/>
          <w:szCs w:val="24"/>
        </w:rPr>
        <w:t>Локомотив София – 8т.</w:t>
      </w:r>
    </w:p>
    <w:p w:rsidR="008A3249" w:rsidRPr="007E4650" w:rsidRDefault="008A3249" w:rsidP="008A324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7E4650">
        <w:rPr>
          <w:b/>
          <w:sz w:val="24"/>
          <w:szCs w:val="24"/>
        </w:rPr>
        <w:t>6. Омуртаг – 5т.</w:t>
      </w:r>
    </w:p>
    <w:p w:rsidR="008A3249" w:rsidRPr="007E4650" w:rsidRDefault="008A3249" w:rsidP="008A324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7E4650">
        <w:rPr>
          <w:b/>
          <w:sz w:val="24"/>
          <w:szCs w:val="24"/>
        </w:rPr>
        <w:t>7. Ивайло Маринов Варна – 5т.</w:t>
      </w:r>
    </w:p>
    <w:p w:rsidR="008A3249" w:rsidRPr="007E4650" w:rsidRDefault="008A3249" w:rsidP="008A324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7E4650">
        <w:rPr>
          <w:b/>
          <w:sz w:val="24"/>
          <w:szCs w:val="24"/>
        </w:rPr>
        <w:t>8. НСА – 4т.</w:t>
      </w:r>
    </w:p>
    <w:p w:rsidR="008A3249" w:rsidRPr="007E4650" w:rsidRDefault="008A3249" w:rsidP="008A324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7E4650">
        <w:rPr>
          <w:b/>
          <w:sz w:val="24"/>
          <w:szCs w:val="24"/>
        </w:rPr>
        <w:t>9. Локомотив Русе – 3т.</w:t>
      </w:r>
    </w:p>
    <w:p w:rsidR="008A3249" w:rsidRPr="007E4650" w:rsidRDefault="008A3249" w:rsidP="008A324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7E4650">
        <w:rPr>
          <w:b/>
          <w:sz w:val="24"/>
          <w:szCs w:val="24"/>
        </w:rPr>
        <w:t>10. Добрич – 1т.</w:t>
      </w:r>
    </w:p>
    <w:p w:rsidR="008A3249" w:rsidRPr="008A3249" w:rsidRDefault="008A3249" w:rsidP="008A3249">
      <w:pPr>
        <w:spacing w:line="360" w:lineRule="auto"/>
        <w:ind w:firstLine="360"/>
        <w:jc w:val="both"/>
        <w:rPr>
          <w:b/>
          <w:sz w:val="28"/>
          <w:szCs w:val="28"/>
        </w:rPr>
      </w:pPr>
    </w:p>
    <w:p w:rsidR="008A3249" w:rsidRPr="008A3249" w:rsidRDefault="008A3249" w:rsidP="008A3249">
      <w:pPr>
        <w:spacing w:line="360" w:lineRule="auto"/>
        <w:jc w:val="both"/>
        <w:rPr>
          <w:b/>
          <w:sz w:val="28"/>
          <w:szCs w:val="28"/>
        </w:rPr>
      </w:pPr>
    </w:p>
    <w:p w:rsidR="008A3249" w:rsidRPr="008A3249" w:rsidRDefault="008A3249" w:rsidP="008A3249">
      <w:pPr>
        <w:spacing w:line="360" w:lineRule="auto"/>
        <w:jc w:val="both"/>
        <w:rPr>
          <w:sz w:val="28"/>
          <w:szCs w:val="28"/>
        </w:rPr>
      </w:pPr>
    </w:p>
    <w:p w:rsidR="008A3249" w:rsidRPr="008A3249" w:rsidRDefault="008A3249" w:rsidP="008A3249">
      <w:pPr>
        <w:spacing w:line="360" w:lineRule="auto"/>
        <w:ind w:left="2124" w:firstLine="708"/>
        <w:rPr>
          <w:b/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576D0A" w:rsidRPr="00144764" w:rsidRDefault="00576D0A" w:rsidP="00144764">
      <w:pPr>
        <w:ind w:left="-567" w:right="-567"/>
      </w:pPr>
    </w:p>
    <w:sectPr w:rsidR="00576D0A" w:rsidRPr="00144764" w:rsidSect="00144764">
      <w:headerReference w:type="default" r:id="rId7"/>
      <w:footerReference w:type="even" r:id="rId8"/>
      <w:footerReference w:type="default" r:id="rId9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354" w:rsidRDefault="00193354" w:rsidP="00144764">
      <w:r>
        <w:separator/>
      </w:r>
    </w:p>
  </w:endnote>
  <w:endnote w:type="continuationSeparator" w:id="0">
    <w:p w:rsidR="00193354" w:rsidRDefault="00193354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354" w:rsidRDefault="00193354" w:rsidP="00144764">
      <w:r>
        <w:separator/>
      </w:r>
    </w:p>
  </w:footnote>
  <w:footnote w:type="continuationSeparator" w:id="0">
    <w:p w:rsidR="00193354" w:rsidRDefault="00193354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C0CB4"/>
    <w:rsid w:val="00144764"/>
    <w:rsid w:val="00193354"/>
    <w:rsid w:val="002A4A8E"/>
    <w:rsid w:val="00301B24"/>
    <w:rsid w:val="003302ED"/>
    <w:rsid w:val="003A6937"/>
    <w:rsid w:val="00455917"/>
    <w:rsid w:val="00570DB0"/>
    <w:rsid w:val="00576D0A"/>
    <w:rsid w:val="005A282E"/>
    <w:rsid w:val="005C77C6"/>
    <w:rsid w:val="0076018A"/>
    <w:rsid w:val="007E4650"/>
    <w:rsid w:val="00853C82"/>
    <w:rsid w:val="00854AF4"/>
    <w:rsid w:val="008A3249"/>
    <w:rsid w:val="00917784"/>
    <w:rsid w:val="00B215F5"/>
    <w:rsid w:val="00C73178"/>
    <w:rsid w:val="00CB5611"/>
    <w:rsid w:val="00D512D9"/>
    <w:rsid w:val="00D876C6"/>
    <w:rsid w:val="00EE0DA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249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249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PC</cp:lastModifiedBy>
  <cp:revision>4</cp:revision>
  <dcterms:created xsi:type="dcterms:W3CDTF">2020-12-11T11:38:00Z</dcterms:created>
  <dcterms:modified xsi:type="dcterms:W3CDTF">2020-12-11T13:48:00Z</dcterms:modified>
</cp:coreProperties>
</file>